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1413CECE" w:rsidR="00C21027" w:rsidRDefault="006F4312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F4312">
        <w:rPr>
          <w:rFonts w:ascii="Arial" w:hAnsi="Arial" w:cs="Arial"/>
          <w:b/>
          <w:sz w:val="24"/>
        </w:rPr>
        <w:t>SA WG2 Meeting #S2-</w:t>
      </w:r>
      <w:r>
        <w:rPr>
          <w:rFonts w:ascii="Arial" w:hAnsi="Arial" w:cs="Arial"/>
          <w:b/>
          <w:sz w:val="24"/>
        </w:rPr>
        <w:t>152</w:t>
      </w:r>
      <w:r w:rsidRPr="006F4312">
        <w:rPr>
          <w:rFonts w:ascii="Arial" w:hAnsi="Arial" w:cs="Arial"/>
          <w:b/>
          <w:sz w:val="24"/>
        </w:rPr>
        <w:t>E</w:t>
      </w:r>
      <w:r w:rsidR="00C2102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  <w:sz w:val="24"/>
        </w:rPr>
        <w:t>S2-220</w:t>
      </w:r>
      <w:r w:rsidR="00C4743E">
        <w:rPr>
          <w:rFonts w:ascii="Arial" w:hAnsi="Arial" w:cs="Arial"/>
          <w:b/>
          <w:sz w:val="24"/>
        </w:rPr>
        <w:t>7703</w:t>
      </w:r>
    </w:p>
    <w:p w14:paraId="1C92AB87" w14:textId="01C79232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6F4312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6F4312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6F4312">
        <w:rPr>
          <w:rFonts w:ascii="Arial" w:hAnsi="Arial" w:cs="Arial"/>
          <w:b/>
          <w:sz w:val="24"/>
        </w:rPr>
        <w:t xml:space="preserve">August </w:t>
      </w:r>
      <w:r>
        <w:rPr>
          <w:rFonts w:ascii="Arial" w:hAnsi="Arial" w:cs="Arial"/>
          <w:b/>
          <w:sz w:val="24"/>
        </w:rPr>
        <w:t>202</w:t>
      </w:r>
      <w:r w:rsidR="006F431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630C3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</w:rPr>
        <w:t>revision of SP-211612</w:t>
      </w:r>
      <w:r w:rsidR="00C4743E">
        <w:rPr>
          <w:rFonts w:ascii="Arial" w:hAnsi="Arial" w:cs="Arial"/>
          <w:b/>
        </w:rPr>
        <w:t xml:space="preserve">, </w:t>
      </w:r>
      <w:r w:rsidR="00C4743E" w:rsidRPr="00C4743E">
        <w:rPr>
          <w:rFonts w:ascii="Arial" w:hAnsi="Arial" w:cs="Arial"/>
          <w:b/>
        </w:rPr>
        <w:t>S2-2206757</w:t>
      </w:r>
    </w:p>
    <w:p w14:paraId="3BC2262D" w14:textId="5E7F1BD7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>Lenovo</w:t>
      </w:r>
    </w:p>
    <w:p w14:paraId="223F6D3B" w14:textId="2113C4A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30C37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4366EC2C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30C37">
        <w:rPr>
          <w:rFonts w:ascii="Arial" w:eastAsia="Batang" w:hAnsi="Arial"/>
          <w:b/>
          <w:lang w:eastAsia="zh-CN"/>
        </w:rPr>
        <w:t>10.1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proofErr w:type="gramStart"/>
      <w:r w:rsidRPr="00157085">
        <w:t>Non-3GPP</w:t>
      </w:r>
      <w:proofErr w:type="gramEnd"/>
      <w:r w:rsidRPr="00157085">
        <w:t xml:space="preserve">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proofErr w:type="gramStart"/>
      <w:r w:rsidR="001E6999" w:rsidRPr="00157085">
        <w:t>Non-3GPP</w:t>
      </w:r>
      <w:proofErr w:type="gramEnd"/>
      <w:r w:rsidR="001E6999" w:rsidRPr="00157085">
        <w:t xml:space="preserve">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E40250B" w:rsidR="008B2190" w:rsidRPr="009B2253" w:rsidRDefault="008B2190" w:rsidP="00C951AA">
            <w:pPr>
              <w:pStyle w:val="Guidance"/>
            </w:pPr>
            <w:r w:rsidRPr="009B2253">
              <w:t>23.</w:t>
            </w:r>
            <w:r w:rsidR="00EB28C0">
              <w:t>700-53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3DD9F6C1" w:rsidR="008B2190" w:rsidRPr="009B2253" w:rsidRDefault="008B2190" w:rsidP="00C951AA">
            <w:pPr>
              <w:pStyle w:val="Guidance"/>
            </w:pPr>
            <w:r w:rsidRPr="009B2253">
              <w:t>TSG#9</w:t>
            </w:r>
            <w:r w:rsidR="00EB28C0">
              <w:t>7</w:t>
            </w:r>
          </w:p>
          <w:p w14:paraId="2D7CEA56" w14:textId="6DDC2932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EB28C0">
              <w:t xml:space="preserve">Sep. </w:t>
            </w:r>
            <w:r w:rsidRPr="009B2253">
              <w:t>2022)</w:t>
            </w:r>
          </w:p>
        </w:tc>
        <w:tc>
          <w:tcPr>
            <w:tcW w:w="1074" w:type="dxa"/>
          </w:tcPr>
          <w:p w14:paraId="66CBE6A5" w14:textId="32255043" w:rsidR="008B2190" w:rsidRPr="009B2253" w:rsidRDefault="008B2190" w:rsidP="00C951AA">
            <w:pPr>
              <w:pStyle w:val="Guidance"/>
            </w:pPr>
            <w:r w:rsidRPr="009B2253">
              <w:t>TSG#9</w:t>
            </w:r>
            <w:r w:rsidR="00EB28C0">
              <w:t>8</w:t>
            </w:r>
          </w:p>
          <w:p w14:paraId="47484899" w14:textId="5C84DFCC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EB28C0">
              <w:t>Dec.</w:t>
            </w:r>
            <w:r w:rsidRPr="009B2253">
              <w:t xml:space="preserve">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977B3" w14:textId="77777777" w:rsidR="00A67C59" w:rsidRDefault="00A67C59" w:rsidP="00C951AA">
      <w:r>
        <w:separator/>
      </w:r>
    </w:p>
  </w:endnote>
  <w:endnote w:type="continuationSeparator" w:id="0">
    <w:p w14:paraId="065345E9" w14:textId="77777777" w:rsidR="00A67C59" w:rsidRDefault="00A67C59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B8377" w14:textId="77777777" w:rsidR="00A67C59" w:rsidRDefault="00A67C59" w:rsidP="00C951AA">
      <w:r>
        <w:separator/>
      </w:r>
    </w:p>
  </w:footnote>
  <w:footnote w:type="continuationSeparator" w:id="0">
    <w:p w14:paraId="0C0D3DDB" w14:textId="77777777" w:rsidR="00A67C59" w:rsidRDefault="00A67C59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5F3D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4043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0C37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312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5A2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67C59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4743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B28C0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E6AA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Apostolis-r01</cp:lastModifiedBy>
  <cp:revision>6</cp:revision>
  <cp:lastPrinted>2000-02-29T11:31:00Z</cp:lastPrinted>
  <dcterms:created xsi:type="dcterms:W3CDTF">2022-06-28T10:32:00Z</dcterms:created>
  <dcterms:modified xsi:type="dcterms:W3CDTF">2022-08-26T14:10:00Z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